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572"/>
      </w:tblGrid>
      <w:tr w:rsidR="00A96558" w:rsidRPr="004810F0" w:rsidTr="004810F0">
        <w:trPr>
          <w:trHeight w:val="1701"/>
        </w:trPr>
        <w:tc>
          <w:tcPr>
            <w:tcW w:w="9628" w:type="dxa"/>
          </w:tcPr>
          <w:p w:rsidR="00A96558" w:rsidRPr="004810F0" w:rsidRDefault="00A96558" w:rsidP="004810F0">
            <w:pPr>
              <w:pStyle w:val="Title"/>
              <w:rPr>
                <w:b/>
                <w:bCs/>
              </w:rPr>
            </w:pPr>
            <w:r w:rsidRPr="004810F0">
              <w:rPr>
                <w:b/>
                <w:bCs/>
              </w:rPr>
              <w:t>ШЕПТИЦЬКА МІСЬКА РАДА</w:t>
            </w:r>
          </w:p>
          <w:p w:rsidR="00A96558" w:rsidRPr="004810F0" w:rsidRDefault="00A96558" w:rsidP="004810F0">
            <w:pPr>
              <w:pStyle w:val="Title"/>
              <w:rPr>
                <w:b/>
                <w:bCs/>
              </w:rPr>
            </w:pPr>
          </w:p>
          <w:p w:rsidR="00A96558" w:rsidRPr="004810F0" w:rsidRDefault="00A96558" w:rsidP="004810F0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4810F0">
              <w:rPr>
                <w:b/>
                <w:bCs/>
              </w:rPr>
              <w:t>сорок  сьома  сесія восьмого скликання</w:t>
            </w:r>
          </w:p>
          <w:p w:rsidR="00A96558" w:rsidRPr="004810F0" w:rsidRDefault="00A96558" w:rsidP="004810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0F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A96558" w:rsidRPr="004810F0" w:rsidRDefault="00A96558" w:rsidP="0048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19"/>
              <w:gridCol w:w="3122"/>
              <w:gridCol w:w="3115"/>
            </w:tblGrid>
            <w:tr w:rsidR="00A96558" w:rsidRPr="004810F0" w:rsidTr="004810F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A96558" w:rsidRPr="004810F0" w:rsidRDefault="00A96558" w:rsidP="00CA4AF8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  <w:r w:rsidRPr="00B57A1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A96558" w:rsidRPr="004810F0" w:rsidRDefault="00A96558" w:rsidP="00CA4AF8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A96558" w:rsidRPr="004810F0" w:rsidRDefault="00A96558" w:rsidP="00CA4AF8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B57A1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</w:t>
                  </w: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318</w:t>
                  </w:r>
                </w:p>
              </w:tc>
            </w:tr>
          </w:tbl>
          <w:p w:rsidR="00A96558" w:rsidRPr="004810F0" w:rsidRDefault="00A96558" w:rsidP="004810F0">
            <w:pPr>
              <w:spacing w:after="0" w:line="240" w:lineRule="auto"/>
              <w:jc w:val="center"/>
            </w:pPr>
          </w:p>
        </w:tc>
      </w:tr>
    </w:tbl>
    <w:p w:rsidR="00A96558" w:rsidRPr="004D7CAC" w:rsidRDefault="00A96558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A96558" w:rsidRPr="000F5FC9" w:rsidRDefault="00A96558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A96558" w:rsidRPr="004810F0" w:rsidTr="004810F0">
        <w:trPr>
          <w:trHeight w:val="317"/>
        </w:trPr>
        <w:tc>
          <w:tcPr>
            <w:tcW w:w="4139" w:type="dxa"/>
            <w:vMerge w:val="restart"/>
          </w:tcPr>
          <w:p w:rsidR="00A96558" w:rsidRPr="00575A66" w:rsidRDefault="00A96558" w:rsidP="00575A6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75A66">
              <w:rPr>
                <w:rFonts w:ascii="Times New Roman" w:hAnsi="Times New Roman"/>
                <w:b/>
                <w:sz w:val="26"/>
                <w:szCs w:val="26"/>
              </w:rPr>
              <w:t>Про затвердження місцевих програм в галузі земельних відносин та містобудування</w:t>
            </w:r>
          </w:p>
          <w:p w:rsidR="00A96558" w:rsidRPr="004810F0" w:rsidRDefault="00A96558" w:rsidP="00575A6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75A66">
              <w:rPr>
                <w:rFonts w:ascii="Times New Roman" w:hAnsi="Times New Roman"/>
                <w:b/>
                <w:sz w:val="26"/>
                <w:szCs w:val="26"/>
              </w:rPr>
              <w:t>на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75A66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</w:tc>
      </w:tr>
      <w:tr w:rsidR="00A96558" w:rsidRPr="004810F0" w:rsidTr="004810F0">
        <w:trPr>
          <w:trHeight w:val="317"/>
        </w:trPr>
        <w:tc>
          <w:tcPr>
            <w:tcW w:w="4139" w:type="dxa"/>
            <w:vMerge/>
          </w:tcPr>
          <w:p w:rsidR="00A96558" w:rsidRPr="004810F0" w:rsidRDefault="00A96558" w:rsidP="004810F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A96558" w:rsidRDefault="00A96558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ab/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>Керуючись пунктом 22 статті 26 Закону України «Про місцеве самоврядування в Україні», відповідно до статей 71 та  91 Бюджетного кодексу України,</w:t>
      </w:r>
      <w:r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95522E"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sz w:val="27"/>
          <w:szCs w:val="27"/>
          <w:lang w:eastAsia="ru-RU"/>
        </w:rPr>
        <w:t>Шептицька</w:t>
      </w:r>
      <w:r w:rsidRPr="0095522E">
        <w:rPr>
          <w:rFonts w:ascii="Times New Roman" w:hAnsi="Times New Roman"/>
          <w:sz w:val="27"/>
          <w:szCs w:val="27"/>
          <w:lang w:eastAsia="ru-RU"/>
        </w:rPr>
        <w:t xml:space="preserve"> міська рада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>ВИРІШИЛА: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 xml:space="preserve">1.Затвердити: 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 xml:space="preserve">          1.1. Програму проведення земельної реформи на території Червоноградської міської територіальної громади на 202</w:t>
      </w:r>
      <w:r>
        <w:rPr>
          <w:rFonts w:ascii="Times New Roman" w:hAnsi="Times New Roman"/>
          <w:sz w:val="27"/>
          <w:szCs w:val="27"/>
          <w:lang w:eastAsia="ru-RU"/>
        </w:rPr>
        <w:t>5</w:t>
      </w:r>
      <w:r w:rsidRPr="0095522E">
        <w:rPr>
          <w:rFonts w:ascii="Times New Roman" w:hAnsi="Times New Roman"/>
          <w:sz w:val="27"/>
          <w:szCs w:val="27"/>
          <w:lang w:eastAsia="ru-RU"/>
        </w:rPr>
        <w:t xml:space="preserve"> рік;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 xml:space="preserve">         1.2. Програму  розроблення містобудівної документації по Червоноградській міській територіальній громаді на 202</w:t>
      </w:r>
      <w:r>
        <w:rPr>
          <w:rFonts w:ascii="Times New Roman" w:hAnsi="Times New Roman"/>
          <w:sz w:val="27"/>
          <w:szCs w:val="27"/>
          <w:lang w:eastAsia="ru-RU"/>
        </w:rPr>
        <w:t>5</w:t>
      </w:r>
      <w:r w:rsidRPr="0095522E">
        <w:rPr>
          <w:rFonts w:ascii="Times New Roman" w:hAnsi="Times New Roman"/>
          <w:sz w:val="27"/>
          <w:szCs w:val="27"/>
          <w:lang w:eastAsia="ru-RU"/>
        </w:rPr>
        <w:t xml:space="preserve">  рік, що дода</w:t>
      </w:r>
      <w:r>
        <w:rPr>
          <w:rFonts w:ascii="Times New Roman" w:hAnsi="Times New Roman"/>
          <w:sz w:val="27"/>
          <w:szCs w:val="27"/>
          <w:lang w:eastAsia="ru-RU"/>
        </w:rPr>
        <w:t>ю</w:t>
      </w:r>
      <w:r w:rsidRPr="0095522E">
        <w:rPr>
          <w:rFonts w:ascii="Times New Roman" w:hAnsi="Times New Roman"/>
          <w:sz w:val="27"/>
          <w:szCs w:val="27"/>
          <w:lang w:eastAsia="ru-RU"/>
        </w:rPr>
        <w:t>ться.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 xml:space="preserve">Головний розпорядник коштів – виконавчий комітет </w:t>
      </w:r>
      <w:r>
        <w:rPr>
          <w:rFonts w:ascii="Times New Roman" w:hAnsi="Times New Roman"/>
          <w:sz w:val="27"/>
          <w:szCs w:val="27"/>
          <w:lang w:eastAsia="ru-RU"/>
        </w:rPr>
        <w:t>Шептицької</w:t>
      </w:r>
      <w:r w:rsidRPr="0095522E">
        <w:rPr>
          <w:rFonts w:ascii="Times New Roman" w:hAnsi="Times New Roman"/>
          <w:sz w:val="27"/>
          <w:szCs w:val="27"/>
          <w:lang w:eastAsia="ru-RU"/>
        </w:rPr>
        <w:t xml:space="preserve"> міської ради.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 xml:space="preserve">2.  Контроль за виконанням рішення покласти на постійну депутатську комісію з питань містобудування, регулювання земельних відносин та адміністративно-територіального устрою (Пилипчук П.П.), першого заступника міського голови з питань діяльності виконавчих органів ради  Балка Д.І. 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  <w:r w:rsidRPr="0095522E">
        <w:rPr>
          <w:rFonts w:ascii="Times New Roman" w:hAnsi="Times New Roman"/>
          <w:sz w:val="27"/>
          <w:szCs w:val="27"/>
          <w:lang w:eastAsia="ru-RU"/>
        </w:rPr>
        <w:t xml:space="preserve">Міський голова          </w:t>
      </w:r>
      <w:r w:rsidRPr="0095522E">
        <w:rPr>
          <w:rFonts w:ascii="Times New Roman" w:hAnsi="Times New Roman"/>
          <w:sz w:val="27"/>
          <w:szCs w:val="27"/>
          <w:lang w:eastAsia="ru-RU"/>
        </w:rPr>
        <w:tab/>
      </w:r>
      <w:r>
        <w:rPr>
          <w:rFonts w:ascii="Times New Roman" w:hAnsi="Times New Roman"/>
          <w:sz w:val="27"/>
          <w:szCs w:val="27"/>
          <w:lang w:eastAsia="ru-RU"/>
        </w:rPr>
        <w:t xml:space="preserve">      </w:t>
      </w:r>
      <w:bookmarkStart w:id="0" w:name="_GoBack"/>
      <w:bookmarkEnd w:id="0"/>
      <w:r w:rsidRPr="0095522E">
        <w:rPr>
          <w:rFonts w:ascii="Times New Roman" w:hAnsi="Times New Roman"/>
          <w:sz w:val="27"/>
          <w:szCs w:val="27"/>
          <w:lang w:eastAsia="ru-RU"/>
        </w:rPr>
        <w:t xml:space="preserve">                     </w:t>
      </w:r>
      <w:r w:rsidRPr="0095522E">
        <w:rPr>
          <w:rFonts w:ascii="Times New Roman" w:hAnsi="Times New Roman"/>
          <w:sz w:val="27"/>
          <w:szCs w:val="27"/>
          <w:lang w:eastAsia="ru-RU"/>
        </w:rPr>
        <w:tab/>
        <w:t>Андрій ЗАЛІВСЬКИЙ</w:t>
      </w: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A96558" w:rsidRPr="0095522E" w:rsidRDefault="00A96558" w:rsidP="00575A66">
      <w:pPr>
        <w:ind w:firstLine="600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A96558" w:rsidRPr="00575A66" w:rsidRDefault="00A96558" w:rsidP="00575A66">
      <w:pPr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575A66">
      <w:pPr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575A66">
      <w:pPr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575A66">
      <w:pPr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Default="00A96558" w:rsidP="00E12517">
      <w:pPr>
        <w:tabs>
          <w:tab w:val="left" w:pos="567"/>
        </w:tabs>
        <w:ind w:left="-284" w:hanging="283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Default="00A96558" w:rsidP="00E12517">
      <w:pPr>
        <w:tabs>
          <w:tab w:val="left" w:pos="567"/>
        </w:tabs>
        <w:ind w:left="-284" w:hanging="283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Default="00A96558" w:rsidP="00E12517">
      <w:pPr>
        <w:tabs>
          <w:tab w:val="left" w:pos="567"/>
        </w:tabs>
        <w:ind w:left="-284" w:hanging="283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Default="00A96558" w:rsidP="00E12517">
      <w:pPr>
        <w:tabs>
          <w:tab w:val="left" w:pos="567"/>
        </w:tabs>
        <w:ind w:left="-284" w:hanging="283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E12517">
      <w:pPr>
        <w:tabs>
          <w:tab w:val="left" w:pos="567"/>
        </w:tabs>
        <w:ind w:left="-284" w:hanging="283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264CA8">
      <w:pPr>
        <w:ind w:hanging="36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Секретар ради                                                                           Олександр ГРАСУЛОВ</w:t>
      </w:r>
    </w:p>
    <w:p w:rsidR="00A96558" w:rsidRPr="00575A66" w:rsidRDefault="00A96558" w:rsidP="00575A66">
      <w:pPr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ab/>
      </w:r>
      <w:r w:rsidRPr="00575A66">
        <w:rPr>
          <w:rFonts w:ascii="Times New Roman" w:hAnsi="Times New Roman"/>
          <w:sz w:val="26"/>
          <w:szCs w:val="26"/>
          <w:lang w:eastAsia="ru-RU"/>
        </w:rPr>
        <w:tab/>
      </w:r>
      <w:r w:rsidRPr="00575A66">
        <w:rPr>
          <w:rFonts w:ascii="Times New Roman" w:hAnsi="Times New Roman"/>
          <w:sz w:val="26"/>
          <w:szCs w:val="26"/>
          <w:lang w:eastAsia="ru-RU"/>
        </w:rPr>
        <w:tab/>
      </w:r>
      <w:r w:rsidRPr="00575A66">
        <w:rPr>
          <w:rFonts w:ascii="Times New Roman" w:hAnsi="Times New Roman"/>
          <w:sz w:val="26"/>
          <w:szCs w:val="26"/>
          <w:lang w:eastAsia="ru-RU"/>
        </w:rPr>
        <w:tab/>
      </w:r>
      <w:r w:rsidRPr="00575A66">
        <w:rPr>
          <w:rFonts w:ascii="Times New Roman" w:hAnsi="Times New Roman"/>
          <w:sz w:val="26"/>
          <w:szCs w:val="26"/>
          <w:lang w:eastAsia="ru-RU"/>
        </w:rPr>
        <w:tab/>
      </w:r>
      <w:r w:rsidRPr="00575A66">
        <w:rPr>
          <w:rFonts w:ascii="Times New Roman" w:hAnsi="Times New Roman"/>
          <w:sz w:val="26"/>
          <w:szCs w:val="26"/>
          <w:lang w:eastAsia="ru-RU"/>
        </w:rPr>
        <w:tab/>
        <w:t xml:space="preserve">                              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 xml:space="preserve">Голова постійної депутатської комісії з 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>питань містобудування,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 xml:space="preserve">регулювання земельних відносин та 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 xml:space="preserve">адміністративно-територіального устрою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Pr="00575A66">
        <w:rPr>
          <w:rFonts w:ascii="Times New Roman" w:hAnsi="Times New Roman"/>
          <w:sz w:val="26"/>
          <w:szCs w:val="26"/>
          <w:lang w:eastAsia="ru-RU"/>
        </w:rPr>
        <w:t xml:space="preserve">Петро ПИЛИПЧУК                                              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</w:t>
      </w:r>
      <w:r w:rsidRPr="00575A66">
        <w:rPr>
          <w:rFonts w:ascii="Times New Roman" w:hAnsi="Times New Roman"/>
          <w:sz w:val="26"/>
          <w:szCs w:val="26"/>
          <w:lang w:eastAsia="ru-RU"/>
        </w:rPr>
        <w:t xml:space="preserve">аступник міського голови 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 xml:space="preserve">з питань діяльності виконавчих органів ради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Pr="00575A6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Марта ВАЩУК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</w:t>
      </w:r>
      <w:r w:rsidRPr="00575A66">
        <w:rPr>
          <w:rFonts w:ascii="Times New Roman" w:hAnsi="Times New Roman"/>
          <w:sz w:val="26"/>
          <w:szCs w:val="26"/>
          <w:lang w:eastAsia="ru-RU"/>
        </w:rPr>
        <w:t>ачальник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75A66">
        <w:rPr>
          <w:rFonts w:ascii="Times New Roman" w:hAnsi="Times New Roman"/>
          <w:sz w:val="26"/>
          <w:szCs w:val="26"/>
          <w:lang w:eastAsia="ru-RU"/>
        </w:rPr>
        <w:t xml:space="preserve"> юридичного відділу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  </w:t>
      </w:r>
      <w:r w:rsidRPr="00575A66"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Pr="00575A66">
        <w:rPr>
          <w:rFonts w:ascii="Times New Roman" w:hAnsi="Times New Roman"/>
          <w:sz w:val="26"/>
          <w:szCs w:val="26"/>
          <w:lang w:eastAsia="ru-RU"/>
        </w:rPr>
        <w:t>Тетяна ЛІНИНСЬКА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 xml:space="preserve">Начальник відділу земельних відносин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Pr="00575A66">
        <w:rPr>
          <w:rFonts w:ascii="Times New Roman" w:hAnsi="Times New Roman"/>
          <w:sz w:val="26"/>
          <w:szCs w:val="26"/>
          <w:lang w:eastAsia="ru-RU"/>
        </w:rPr>
        <w:t xml:space="preserve">  Галина  НАДІЛЬНА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ab/>
      </w:r>
      <w:r w:rsidRPr="00575A66">
        <w:rPr>
          <w:rFonts w:ascii="Times New Roman" w:hAnsi="Times New Roman"/>
          <w:sz w:val="26"/>
          <w:szCs w:val="26"/>
          <w:lang w:eastAsia="ru-RU"/>
        </w:rPr>
        <w:tab/>
        <w:t xml:space="preserve">                                                                        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>Начальник управління</w:t>
      </w:r>
    </w:p>
    <w:p w:rsidR="00A96558" w:rsidRPr="00575A66" w:rsidRDefault="00A96558" w:rsidP="00E12517">
      <w:pPr>
        <w:ind w:hanging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A66">
        <w:rPr>
          <w:rFonts w:ascii="Times New Roman" w:hAnsi="Times New Roman"/>
          <w:sz w:val="26"/>
          <w:szCs w:val="26"/>
          <w:lang w:eastAsia="ru-RU"/>
        </w:rPr>
        <w:t xml:space="preserve">містобудування та архітектури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</w:t>
      </w:r>
      <w:r w:rsidRPr="00575A66">
        <w:rPr>
          <w:rFonts w:ascii="Times New Roman" w:hAnsi="Times New Roman"/>
          <w:sz w:val="26"/>
          <w:szCs w:val="26"/>
          <w:lang w:eastAsia="ru-RU"/>
        </w:rPr>
        <w:t xml:space="preserve"> Олег ГУРСЬКИЙ</w:t>
      </w:r>
    </w:p>
    <w:p w:rsidR="00A96558" w:rsidRPr="00264CA8" w:rsidRDefault="00A96558" w:rsidP="00D56F8D">
      <w:pPr>
        <w:ind w:right="140"/>
        <w:rPr>
          <w:rFonts w:ascii="Times New Roman" w:hAnsi="Times New Roman"/>
          <w:sz w:val="26"/>
          <w:szCs w:val="26"/>
          <w:lang w:val="ru-RU"/>
        </w:rPr>
      </w:pPr>
    </w:p>
    <w:sectPr w:rsidR="00A96558" w:rsidRPr="00264CA8" w:rsidSect="0095522E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6DC2"/>
    <w:rsid w:val="00067335"/>
    <w:rsid w:val="00077264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2462E8"/>
    <w:rsid w:val="00264CA8"/>
    <w:rsid w:val="002731B0"/>
    <w:rsid w:val="0028758E"/>
    <w:rsid w:val="00315367"/>
    <w:rsid w:val="003519DC"/>
    <w:rsid w:val="003537F5"/>
    <w:rsid w:val="00360728"/>
    <w:rsid w:val="0041549B"/>
    <w:rsid w:val="00443D23"/>
    <w:rsid w:val="0045023B"/>
    <w:rsid w:val="004810F0"/>
    <w:rsid w:val="0049271A"/>
    <w:rsid w:val="0049721C"/>
    <w:rsid w:val="004C59DA"/>
    <w:rsid w:val="004D4535"/>
    <w:rsid w:val="004D7CAC"/>
    <w:rsid w:val="004E3B7F"/>
    <w:rsid w:val="004F1C7C"/>
    <w:rsid w:val="0050033B"/>
    <w:rsid w:val="00526D96"/>
    <w:rsid w:val="00573A5C"/>
    <w:rsid w:val="00575A66"/>
    <w:rsid w:val="0057763A"/>
    <w:rsid w:val="005901A1"/>
    <w:rsid w:val="00592A64"/>
    <w:rsid w:val="005A411A"/>
    <w:rsid w:val="005B7EE1"/>
    <w:rsid w:val="005E1632"/>
    <w:rsid w:val="00624134"/>
    <w:rsid w:val="006271C7"/>
    <w:rsid w:val="00642FE2"/>
    <w:rsid w:val="006435E9"/>
    <w:rsid w:val="006B3F15"/>
    <w:rsid w:val="006D1C3E"/>
    <w:rsid w:val="006E169A"/>
    <w:rsid w:val="006F05DB"/>
    <w:rsid w:val="006F1A98"/>
    <w:rsid w:val="007533D5"/>
    <w:rsid w:val="007B518B"/>
    <w:rsid w:val="007C6C49"/>
    <w:rsid w:val="007F3E81"/>
    <w:rsid w:val="007F6C7B"/>
    <w:rsid w:val="008603D4"/>
    <w:rsid w:val="00877261"/>
    <w:rsid w:val="008839A8"/>
    <w:rsid w:val="008B1C96"/>
    <w:rsid w:val="00925C09"/>
    <w:rsid w:val="0093583D"/>
    <w:rsid w:val="0094247C"/>
    <w:rsid w:val="0094480F"/>
    <w:rsid w:val="00950B4D"/>
    <w:rsid w:val="0095522E"/>
    <w:rsid w:val="00A30316"/>
    <w:rsid w:val="00A71158"/>
    <w:rsid w:val="00A86F97"/>
    <w:rsid w:val="00A96558"/>
    <w:rsid w:val="00AA0018"/>
    <w:rsid w:val="00AC4146"/>
    <w:rsid w:val="00AC4769"/>
    <w:rsid w:val="00B14242"/>
    <w:rsid w:val="00B34CA8"/>
    <w:rsid w:val="00B42FCD"/>
    <w:rsid w:val="00B447AD"/>
    <w:rsid w:val="00B55196"/>
    <w:rsid w:val="00B57A1E"/>
    <w:rsid w:val="00B61A66"/>
    <w:rsid w:val="00B841C1"/>
    <w:rsid w:val="00BB69CD"/>
    <w:rsid w:val="00BC2108"/>
    <w:rsid w:val="00BF5FD3"/>
    <w:rsid w:val="00BF6E8E"/>
    <w:rsid w:val="00C00C01"/>
    <w:rsid w:val="00C07928"/>
    <w:rsid w:val="00C41378"/>
    <w:rsid w:val="00C606A6"/>
    <w:rsid w:val="00C71483"/>
    <w:rsid w:val="00CA4AF8"/>
    <w:rsid w:val="00CC42B2"/>
    <w:rsid w:val="00D35676"/>
    <w:rsid w:val="00D56F8D"/>
    <w:rsid w:val="00D63362"/>
    <w:rsid w:val="00D91AF9"/>
    <w:rsid w:val="00D93D2A"/>
    <w:rsid w:val="00E12517"/>
    <w:rsid w:val="00E26AE7"/>
    <w:rsid w:val="00E46041"/>
    <w:rsid w:val="00E519E8"/>
    <w:rsid w:val="00E74A7A"/>
    <w:rsid w:val="00E93525"/>
    <w:rsid w:val="00EB7D3D"/>
    <w:rsid w:val="00ED1989"/>
    <w:rsid w:val="00ED2329"/>
    <w:rsid w:val="00EF44D6"/>
    <w:rsid w:val="00F07AAA"/>
    <w:rsid w:val="00F21BDB"/>
    <w:rsid w:val="00F21BED"/>
    <w:rsid w:val="00F318F2"/>
    <w:rsid w:val="00F56AB7"/>
    <w:rsid w:val="00FA786E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3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0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1091</TotalTime>
  <Pages>2</Pages>
  <Words>1263</Words>
  <Characters>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24</cp:revision>
  <cp:lastPrinted>2025-01-01T08:30:00Z</cp:lastPrinted>
  <dcterms:created xsi:type="dcterms:W3CDTF">2025-01-06T11:48:00Z</dcterms:created>
  <dcterms:modified xsi:type="dcterms:W3CDTF">2025-03-20T11:52:00Z</dcterms:modified>
</cp:coreProperties>
</file>